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00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3"/>
        <w:gridCol w:w="2440"/>
        <w:gridCol w:w="4969"/>
      </w:tblGrid>
      <w:tr w:rsidR="00036C0B" w:rsidRPr="00B1437D" w14:paraId="2EC9B813" w14:textId="77777777" w:rsidTr="0C038F70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212F4DD5" w14:textId="77777777" w:rsidR="00036C0B" w:rsidRPr="00B1437D" w:rsidRDefault="00036C0B" w:rsidP="00036C0B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bookmarkStart w:id="0" w:name="_Hlk209082916"/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036C0B" w:rsidRPr="00B1437D" w14:paraId="36700211" w14:textId="77777777" w:rsidTr="0C038F70">
        <w:trPr>
          <w:trHeight w:val="283"/>
        </w:trPr>
        <w:tc>
          <w:tcPr>
            <w:tcW w:w="11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BA786A0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 Title</w:t>
            </w:r>
          </w:p>
        </w:tc>
        <w:tc>
          <w:tcPr>
            <w:tcW w:w="385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4E453CF" w14:textId="22FC825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T Level Foundation Course in Construction and the Built Environment</w:t>
            </w:r>
          </w:p>
        </w:tc>
      </w:tr>
      <w:tr w:rsidR="00036C0B" w:rsidRPr="00B1437D" w14:paraId="2E868F0D" w14:textId="77777777" w:rsidTr="0C038F70">
        <w:trPr>
          <w:trHeight w:val="283"/>
        </w:trPr>
        <w:tc>
          <w:tcPr>
            <w:tcW w:w="11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20C262A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385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720C086" w14:textId="4C2113DA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O2: Design suitable construction projects</w:t>
            </w:r>
          </w:p>
        </w:tc>
      </w:tr>
      <w:tr w:rsidR="00036C0B" w:rsidRPr="00B1437D" w14:paraId="6002F378" w14:textId="77777777" w:rsidTr="0C038F70">
        <w:trPr>
          <w:trHeight w:val="283"/>
        </w:trPr>
        <w:tc>
          <w:tcPr>
            <w:tcW w:w="11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B2AC34E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385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2938285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036C0B" w:rsidRPr="00B1437D" w14:paraId="30761EB7" w14:textId="77777777" w:rsidTr="0C038F70">
        <w:trPr>
          <w:trHeight w:val="283"/>
        </w:trPr>
        <w:tc>
          <w:tcPr>
            <w:tcW w:w="11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C43238C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85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6B7B3B5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036C0B" w:rsidRPr="00B1437D" w14:paraId="440FF015" w14:textId="77777777" w:rsidTr="0C038F70">
        <w:trPr>
          <w:trHeight w:val="283"/>
        </w:trPr>
        <w:tc>
          <w:tcPr>
            <w:tcW w:w="11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E8524E7" w14:textId="30B15A95" w:rsidR="00036C0B" w:rsidRPr="00B1437D" w:rsidRDefault="004D2935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036C0B"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385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4E58444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036C0B" w:rsidRPr="00B1437D" w14:paraId="7D62552D" w14:textId="77777777" w:rsidTr="0C038F70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27A2521" w14:textId="7C904A58" w:rsidR="00036C0B" w:rsidRPr="00017731" w:rsidRDefault="00036C0B" w:rsidP="00036C0B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01773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Skill </w:t>
            </w:r>
            <w:r w:rsidR="004D2935" w:rsidRPr="0001773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</w:t>
            </w:r>
            <w:r w:rsidRPr="0001773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tatements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12EF321E" w14:textId="61B9C71C" w:rsidR="00036C0B" w:rsidRPr="00017731" w:rsidRDefault="00036C0B" w:rsidP="00036C0B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01773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Observer </w:t>
            </w:r>
            <w:r w:rsidR="004D2935" w:rsidRPr="0001773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c</w:t>
            </w:r>
            <w:r w:rsidRPr="00017731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omments</w:t>
            </w:r>
          </w:p>
        </w:tc>
      </w:tr>
      <w:tr w:rsidR="00036C0B" w:rsidRPr="00B1437D" w14:paraId="577A3EE5" w14:textId="77777777" w:rsidTr="0C038F70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06AACF6" w14:textId="2C0380A4" w:rsidR="00036C0B" w:rsidRPr="00B1437D" w:rsidRDefault="00036C0B" w:rsidP="00036C0B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O2 Skill Topic 1: Creativity skills </w:t>
            </w:r>
          </w:p>
        </w:tc>
      </w:tr>
      <w:tr w:rsidR="00036C0B" w:rsidRPr="00B1437D" w14:paraId="36C18345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7CBB5C1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>Lateral thinking to consider opportunities from different perspectives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2D08696F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578B3084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8D5AD88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Recognise ideas, alternatives and possibilities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6F0E79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236ED19D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1D11BD6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Make novel connections between design ideas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259917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6D7B8779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6C27BC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Form ideas iteratively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3D3DDF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758F35A4" w14:textId="77777777" w:rsidTr="0C038F70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70929A3" w14:textId="1D6AE361" w:rsidR="00036C0B" w:rsidRPr="00B1437D" w:rsidRDefault="00036C0B" w:rsidP="00036C0B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 Topic 2: Communicating</w:t>
            </w:r>
          </w:p>
        </w:tc>
      </w:tr>
      <w:tr w:rsidR="00036C0B" w:rsidRPr="00B1437D" w14:paraId="1A1BE192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209D635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Sketch 3D designs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6B6C06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1D817820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AA96B24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S6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communication techniques to secure audience understanding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801A66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284EBE36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AEA1887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S7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technical language in relevant contexts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BBAFA9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0E4D6773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FE3F2F5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S8 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>Apply oral communication skills to clearly articulate a message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EC9CF0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5248EA57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A866C76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S9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Engage in discussion listening to and responding to questions and feedback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FBC1DC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1844C173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252E824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S10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non-verbal communication techniques to support communication of key messages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A0936E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0877802E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0BE0E21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S11 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>Synthesise information and data from different sources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30C80E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38BF7EFD" w14:textId="77777777" w:rsidTr="0C038F70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B7D15F0" w14:textId="28A1C4E0" w:rsidR="00036C0B" w:rsidRPr="00B1437D" w:rsidRDefault="00036C0B" w:rsidP="00036C0B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 Topic 3: Numeracy skills</w:t>
            </w:r>
          </w:p>
        </w:tc>
      </w:tr>
      <w:tr w:rsidR="00036C0B" w:rsidRPr="00B1437D" w14:paraId="0D5720D2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57791D8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S12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Substitute numerical values into formulae and expressions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22CE74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301A1F8B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292C252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S13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scale factors and scale diagrams to construction designs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35C02C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0DC99B53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538DCE0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S14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Use the standard ruler and compass constructions to create 2D representations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7E8539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6101805D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A587ACD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S15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the properties of angles at a point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6BAE0F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5FF1A0A3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1A66700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S16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Construct plans and elevations of 3D shapes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CA1E1A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1AFF92F9" w14:textId="77777777" w:rsidTr="0C038F70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3AC7B35" w14:textId="77777777" w:rsidR="00036C0B" w:rsidRPr="00B1437D" w:rsidRDefault="00036C0B" w:rsidP="00036C0B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 Topic 4: Digital skills</w:t>
            </w:r>
          </w:p>
        </w:tc>
      </w:tr>
      <w:tr w:rsidR="00036C0B" w:rsidRPr="00B1437D" w14:paraId="7D4D6162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9B61174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S17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produce computer aided designs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C8756B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0F5D87BE" w14:textId="77777777" w:rsidTr="0C038F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C9DF2CD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S18</w:t>
            </w:r>
            <w:r w:rsidRPr="00B1437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advanced software functions to produce digital presentation materials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78623C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6DDEE257" w14:textId="77777777" w:rsidTr="0C038F70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22D45E3" w14:textId="57135A20" w:rsidR="00036C0B" w:rsidRPr="00B1437D" w:rsidRDefault="00036C0B" w:rsidP="00036C0B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hAnsi="Lato"/>
                <w:b/>
                <w:bCs/>
                <w:sz w:val="20"/>
                <w:szCs w:val="20"/>
              </w:rPr>
              <w:t xml:space="preserve">O2 Additional </w:t>
            </w:r>
            <w:r w:rsidR="004D2935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B1437D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036C0B" w:rsidRPr="00B1437D" w14:paraId="3C27781B" w14:textId="77777777" w:rsidTr="0C038F70">
        <w:trPr>
          <w:trHeight w:val="2891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A9E0B62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036C0B" w:rsidRPr="00B1437D" w14:paraId="57B1E19A" w14:textId="77777777" w:rsidTr="0C038F70">
        <w:trPr>
          <w:trHeight w:val="397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13784EA" w14:textId="60D971A9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D293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</w:t>
            </w: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eclaration:</w:t>
            </w:r>
          </w:p>
          <w:p w14:paraId="59F2EE6E" w14:textId="12B37983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C038F70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</w:t>
            </w:r>
            <w:r w:rsidR="44CC2586" w:rsidRPr="0C038F70">
              <w:rPr>
                <w:rFonts w:ascii="Lato" w:eastAsia="Times New Roman" w:hAnsi="Lato"/>
                <w:sz w:val="20"/>
                <w:szCs w:val="20"/>
                <w:lang w:eastAsia="en-GB"/>
              </w:rPr>
              <w:t>’s</w:t>
            </w:r>
            <w:r w:rsidRPr="0C038F70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course.</w:t>
            </w:r>
          </w:p>
        </w:tc>
      </w:tr>
      <w:tr w:rsidR="00036C0B" w:rsidRPr="00B1437D" w14:paraId="5CE14803" w14:textId="77777777" w:rsidTr="0C038F70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E28C382" w14:textId="0A12C48F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D293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</w:t>
            </w: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ame:</w:t>
            </w:r>
          </w:p>
        </w:tc>
      </w:tr>
      <w:tr w:rsidR="00036C0B" w:rsidRPr="00B1437D" w14:paraId="626FFC70" w14:textId="77777777" w:rsidTr="0C038F70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994899C" w14:textId="0DE5077D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D293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j</w:t>
            </w: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 </w:t>
            </w:r>
            <w:r w:rsidR="004D293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r</w:t>
            </w: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ole:</w:t>
            </w:r>
          </w:p>
        </w:tc>
      </w:tr>
      <w:tr w:rsidR="00036C0B" w:rsidRPr="00B1437D" w14:paraId="77BBB8D8" w14:textId="77777777" w:rsidTr="0C038F70">
        <w:trPr>
          <w:trHeight w:val="28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343B90" w14:textId="7D542858" w:rsidR="00036C0B" w:rsidRPr="00B1437D" w:rsidRDefault="004D2935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</w:t>
            </w:r>
            <w:r w:rsidR="00036C0B"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ign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ature</w:t>
            </w:r>
            <w:r w:rsidR="00036C0B"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DDEC36" w14:textId="77777777" w:rsidR="00036C0B" w:rsidRPr="00B1437D" w:rsidRDefault="00036C0B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1437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4D2935" w:rsidRPr="00B1437D" w14:paraId="5F29B79D" w14:textId="77777777" w:rsidTr="0C038F70">
        <w:trPr>
          <w:trHeight w:val="28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B5908B0" w14:textId="6642E807" w:rsidR="004D2935" w:rsidRDefault="004D2935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AEEF92" w14:textId="56BB61DF" w:rsidR="004D2935" w:rsidRPr="00B1437D" w:rsidRDefault="004D2935" w:rsidP="00036C0B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6FEC09" w14:textId="77777777" w:rsidR="00B70EAF" w:rsidRDefault="00B70EAF" w:rsidP="00186EC4">
      <w:r>
        <w:separator/>
      </w:r>
    </w:p>
  </w:endnote>
  <w:endnote w:type="continuationSeparator" w:id="0">
    <w:p w14:paraId="2407F7F4" w14:textId="77777777" w:rsidR="00B70EAF" w:rsidRDefault="00B70EAF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E470A918-9E77-4A99-AA27-FC523E2B5A8C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B35732C6-B5E1-4743-A999-345F71BFD12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37BA90C-45CD-4AF5-8D52-FA2C19BE126A}"/>
    <w:embedBold r:id="rId4" w:fontKey="{E7640CB7-A68C-4B4E-ADCC-838DD45AD64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DFC4FFED-E987-41FF-86F5-4F2773DE7264}"/>
    <w:embedBold r:id="rId6" w:fontKey="{D3B9C17D-8DE9-42C3-85D8-4129589602B1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234FFDCB-50E1-4508-91A3-3D2F1715B700}"/>
    <w:embedBold r:id="rId8" w:fontKey="{EE586B52-C7C6-403C-BDDF-A1F9CA5E441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EA050DDC-2AE2-4863-A283-080739671B83}"/>
    <w:embedBold r:id="rId10" w:fontKey="{8A4E8E31-74B5-4B2E-8898-DEDFBF877A52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D4234E7D-DC42-4E58-9591-75683E3D5560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91116499-0305-49D5-807E-EF27C51332F1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0F9E146F-F14A-4649-AF7D-8BF2EC6F78DF}"/>
    <w:embedBold r:id="rId14" w:fontKey="{FF407B83-72F3-4082-AFE6-D57646934CD3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BF3B77F3-C326-4F32-9EA6-5A03F1781BB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D762146F-463C-4910-B5F5-6C2A9C8A64C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D3E894" w14:textId="748F077E" w:rsidR="00B50856" w:rsidRPr="00B1437D" w:rsidRDefault="007E1E5A">
    <w:pPr>
      <w:pStyle w:val="Footer"/>
      <w:jc w:val="center"/>
      <w:rPr>
        <w:rFonts w:ascii="Lato" w:hAnsi="Lato"/>
        <w:caps/>
        <w:noProof/>
        <w:color w:val="4472C4" w:themeColor="accent1"/>
        <w:sz w:val="20"/>
        <w:szCs w:val="20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6A806DBE" wp14:editId="46ECA016">
          <wp:simplePos x="0" y="0"/>
          <wp:positionH relativeFrom="column">
            <wp:posOffset>-723900</wp:posOffset>
          </wp:positionH>
          <wp:positionV relativeFrom="paragraph">
            <wp:posOffset>218440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0856" w:rsidRPr="00B1437D">
      <w:rPr>
        <w:rFonts w:ascii="Lato" w:hAnsi="Lato"/>
        <w:caps/>
        <w:color w:val="4472C4" w:themeColor="accent1"/>
        <w:sz w:val="20"/>
        <w:szCs w:val="20"/>
      </w:rPr>
      <w:fldChar w:fldCharType="begin"/>
    </w:r>
    <w:r w:rsidR="00B50856" w:rsidRPr="00B1437D">
      <w:rPr>
        <w:rFonts w:ascii="Lato" w:hAnsi="Lato"/>
        <w:caps/>
        <w:color w:val="4472C4" w:themeColor="accent1"/>
        <w:sz w:val="20"/>
        <w:szCs w:val="20"/>
      </w:rPr>
      <w:instrText xml:space="preserve"> PAGE   \* MERGEFORMAT </w:instrText>
    </w:r>
    <w:r w:rsidR="00B50856" w:rsidRPr="00B1437D">
      <w:rPr>
        <w:rFonts w:ascii="Lato" w:hAnsi="Lato"/>
        <w:caps/>
        <w:color w:val="4472C4" w:themeColor="accent1"/>
        <w:sz w:val="20"/>
        <w:szCs w:val="20"/>
      </w:rPr>
      <w:fldChar w:fldCharType="separate"/>
    </w:r>
    <w:r w:rsidR="00B50856" w:rsidRPr="00B1437D">
      <w:rPr>
        <w:rFonts w:ascii="Lato" w:hAnsi="Lato"/>
        <w:caps/>
        <w:noProof/>
        <w:color w:val="4472C4" w:themeColor="accent1"/>
        <w:sz w:val="20"/>
        <w:szCs w:val="20"/>
      </w:rPr>
      <w:t>2</w:t>
    </w:r>
    <w:r w:rsidR="00B50856" w:rsidRPr="00B1437D">
      <w:rPr>
        <w:rFonts w:ascii="Lato" w:hAnsi="Lato"/>
        <w:caps/>
        <w:noProof/>
        <w:color w:val="4472C4" w:themeColor="accent1"/>
        <w:sz w:val="20"/>
        <w:szCs w:val="20"/>
      </w:rPr>
      <w:fldChar w:fldCharType="end"/>
    </w:r>
  </w:p>
  <w:p w14:paraId="2D748290" w14:textId="53796E73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0BD03E" w14:textId="77777777" w:rsidR="00B70EAF" w:rsidRDefault="00B70EAF" w:rsidP="00186EC4">
      <w:r>
        <w:separator/>
      </w:r>
    </w:p>
  </w:footnote>
  <w:footnote w:type="continuationSeparator" w:id="0">
    <w:p w14:paraId="280CF6BB" w14:textId="77777777" w:rsidR="00B70EAF" w:rsidRDefault="00B70EAF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1B661" w14:textId="5798E348" w:rsidR="00B50856" w:rsidRPr="00B50856" w:rsidRDefault="00B50856" w:rsidP="00B50856">
    <w:pPr>
      <w:spacing w:after="0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 w:rsidRPr="00B50856">
      <w:rPr>
        <w:rFonts w:ascii="Lato" w:eastAsia="Times New Roman" w:hAnsi="Lato"/>
        <w:b/>
        <w:bCs/>
        <w:sz w:val="20"/>
        <w:szCs w:val="20"/>
        <w:lang w:eastAsia="en-GB"/>
      </w:rPr>
      <w:t xml:space="preserve">T Level Foundation </w:t>
    </w:r>
    <w:r>
      <w:rPr>
        <w:rFonts w:ascii="Lato" w:eastAsia="Times New Roman" w:hAnsi="Lato"/>
        <w:b/>
        <w:bCs/>
        <w:sz w:val="20"/>
        <w:szCs w:val="20"/>
        <w:lang w:eastAsia="en-GB"/>
      </w:rPr>
      <w:t>Course in</w:t>
    </w:r>
    <w:r w:rsidRPr="00B50856">
      <w:rPr>
        <w:rFonts w:ascii="Lato" w:eastAsia="Times New Roman" w:hAnsi="Lato"/>
        <w:b/>
        <w:bCs/>
        <w:sz w:val="20"/>
        <w:szCs w:val="20"/>
        <w:lang w:eastAsia="en-GB"/>
      </w:rPr>
      <w:t xml:space="preserve"> Construction and the Built Environment</w:t>
    </w:r>
  </w:p>
  <w:p w14:paraId="2F4133E1" w14:textId="77777777" w:rsidR="00606234" w:rsidRDefault="00D96E82" w:rsidP="00186EC4">
    <w:pPr>
      <w:pStyle w:val="Header"/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17731"/>
    <w:rsid w:val="00026EA8"/>
    <w:rsid w:val="00036C0B"/>
    <w:rsid w:val="000474CD"/>
    <w:rsid w:val="00090681"/>
    <w:rsid w:val="000B0AA7"/>
    <w:rsid w:val="000C4BBF"/>
    <w:rsid w:val="000C5DAC"/>
    <w:rsid w:val="000C7A85"/>
    <w:rsid w:val="00110E99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44D8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F04F0"/>
    <w:rsid w:val="00301F13"/>
    <w:rsid w:val="003023CA"/>
    <w:rsid w:val="00303699"/>
    <w:rsid w:val="00311C3F"/>
    <w:rsid w:val="00314450"/>
    <w:rsid w:val="00325FCC"/>
    <w:rsid w:val="00351EEA"/>
    <w:rsid w:val="00371A86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50610"/>
    <w:rsid w:val="00486FF0"/>
    <w:rsid w:val="00487E4F"/>
    <w:rsid w:val="004B230E"/>
    <w:rsid w:val="004D2935"/>
    <w:rsid w:val="004D500E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D728A"/>
    <w:rsid w:val="006F408E"/>
    <w:rsid w:val="00707927"/>
    <w:rsid w:val="0072345C"/>
    <w:rsid w:val="00743595"/>
    <w:rsid w:val="00751B40"/>
    <w:rsid w:val="00761E25"/>
    <w:rsid w:val="00780EF9"/>
    <w:rsid w:val="007836D4"/>
    <w:rsid w:val="007957FA"/>
    <w:rsid w:val="007A2BD4"/>
    <w:rsid w:val="007A5E9F"/>
    <w:rsid w:val="007D1618"/>
    <w:rsid w:val="007E1E5A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57FAB"/>
    <w:rsid w:val="00A63B30"/>
    <w:rsid w:val="00A9740F"/>
    <w:rsid w:val="00A97807"/>
    <w:rsid w:val="00AD0B1B"/>
    <w:rsid w:val="00AE51B3"/>
    <w:rsid w:val="00B1437D"/>
    <w:rsid w:val="00B235BA"/>
    <w:rsid w:val="00B36933"/>
    <w:rsid w:val="00B43FC6"/>
    <w:rsid w:val="00B448D1"/>
    <w:rsid w:val="00B50856"/>
    <w:rsid w:val="00B651CD"/>
    <w:rsid w:val="00B70EAF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5406B"/>
    <w:rsid w:val="00F65B08"/>
    <w:rsid w:val="00F87464"/>
    <w:rsid w:val="00F965D4"/>
    <w:rsid w:val="00FA17B3"/>
    <w:rsid w:val="00FB50A3"/>
    <w:rsid w:val="00FD1A00"/>
    <w:rsid w:val="00FF0FF8"/>
    <w:rsid w:val="0C038F70"/>
    <w:rsid w:val="0FF510DD"/>
    <w:rsid w:val="44CC25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Props1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EB8C2D3-6CA4-4B36-98F2-DEBED56396F2}">
  <ds:schemaRefs>
    <ds:schemaRef ds:uri="http://purl.org/dc/dcmitype/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89637aa1-7b48-4060-803a-c34c58bc8bfc"/>
    <ds:schemaRef ds:uri="http://schemas.openxmlformats.org/package/2006/metadata/core-properties"/>
    <ds:schemaRef ds:uri="be2b0b65-5089-4106-bb34-2edddfc01d42"/>
    <ds:schemaRef ds:uri="http://schemas.microsoft.com/office/2006/metadata/properties"/>
    <ds:schemaRef ds:uri="http://www.w3.org/XML/1998/namespace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0</TotalTime>
  <Pages>2</Pages>
  <Words>248</Words>
  <Characters>1534</Characters>
  <Application>Microsoft Office Word</Application>
  <DocSecurity>0</DocSecurity>
  <Lines>80</Lines>
  <Paragraphs>49</Paragraphs>
  <ScaleCrop>false</ScaleCrop>
  <Company/>
  <LinksUpToDate>false</LinksUpToDate>
  <CharactersWithSpaces>1733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10</cp:revision>
  <cp:lastPrinted>2020-02-04T08:01:00Z</cp:lastPrinted>
  <dcterms:created xsi:type="dcterms:W3CDTF">2025-10-10T08:56:00Z</dcterms:created>
  <dcterms:modified xsi:type="dcterms:W3CDTF">2025-10-22T09:46:00Z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ace3a473-c387-4c79-a626-25fc18182c4f</vt:lpwstr>
  </property>
</Properties>
</file>